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PHELIPP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Shefford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Bedfordshire, into </w:t>
      </w:r>
      <w:proofErr w:type="gramStart"/>
      <w:r>
        <w:rPr>
          <w:rFonts w:ascii="Times New Roman" w:hAnsi="Times New Roman" w:cs="Times New Roman"/>
          <w:sz w:val="24"/>
          <w:szCs w:val="24"/>
        </w:rPr>
        <w:t>lands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late Sir Gilbert Talbot(q.v.).</w:t>
      </w:r>
    </w:p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21-312)</w:t>
      </w:r>
    </w:p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043FA" w:rsidRDefault="005043FA" w:rsidP="005043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  <w:bookmarkStart w:id="0" w:name="_GoBack"/>
      <w:bookmarkEnd w:id="0"/>
    </w:p>
    <w:sectPr w:rsidR="006B2F86" w:rsidRPr="005043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3FA" w:rsidRDefault="005043FA" w:rsidP="00E71FC3">
      <w:pPr>
        <w:spacing w:after="0" w:line="240" w:lineRule="auto"/>
      </w:pPr>
      <w:r>
        <w:separator/>
      </w:r>
    </w:p>
  </w:endnote>
  <w:endnote w:type="continuationSeparator" w:id="0">
    <w:p w:rsidR="005043FA" w:rsidRDefault="005043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3FA" w:rsidRDefault="005043FA" w:rsidP="00E71FC3">
      <w:pPr>
        <w:spacing w:after="0" w:line="240" w:lineRule="auto"/>
      </w:pPr>
      <w:r>
        <w:separator/>
      </w:r>
    </w:p>
  </w:footnote>
  <w:footnote w:type="continuationSeparator" w:id="0">
    <w:p w:rsidR="005043FA" w:rsidRDefault="005043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FA"/>
    <w:rsid w:val="005043F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8C091"/>
  <w15:chartTrackingRefBased/>
  <w15:docId w15:val="{8DD0AB03-2E8C-48F4-891F-C4EFFB04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2016-03-23T21:13:00Z</dcterms:created>
  <dcterms:modified xsi:type="dcterms:W3CDTF">2016-03-23T21:13:00Z</dcterms:modified>
</cp:coreProperties>
</file>